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D62" w:rsidRDefault="00B45D62" w:rsidP="009528E7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</w:p>
    <w:p w:rsidR="00B45D62" w:rsidRDefault="00B45D6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Приложение № 17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а к</w:t>
      </w:r>
    </w:p>
    <w:p w:rsidR="00B45D62" w:rsidRDefault="00B45D6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Договору от «___»_________</w:t>
      </w:r>
    </w:p>
    <w:p w:rsidR="00B45D62" w:rsidRDefault="00B45D6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№_____________</w:t>
      </w:r>
    </w:p>
    <w:p w:rsidR="00B45D62" w:rsidRPr="007330D1" w:rsidRDefault="00B45D62" w:rsidP="003446D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45D62" w:rsidRPr="002F63F8" w:rsidRDefault="00B45D62" w:rsidP="002F63F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2F63F8">
        <w:rPr>
          <w:rFonts w:ascii="Times New Roman" w:hAnsi="Times New Roman"/>
          <w:sz w:val="28"/>
          <w:szCs w:val="28"/>
        </w:rPr>
        <w:t xml:space="preserve">Форма </w:t>
      </w:r>
    </w:p>
    <w:p w:rsidR="00B45D62" w:rsidRPr="002F63F8" w:rsidRDefault="00B45D62" w:rsidP="002F63F8">
      <w:pPr>
        <w:rPr>
          <w:rFonts w:ascii="Times New Roman" w:hAnsi="Times New Roman"/>
          <w:sz w:val="28"/>
          <w:szCs w:val="28"/>
        </w:rPr>
      </w:pPr>
    </w:p>
    <w:p w:rsidR="00B45D62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  <w:lang w:val="en-US"/>
        </w:rPr>
      </w:pPr>
    </w:p>
    <w:p w:rsidR="00B45D62" w:rsidRPr="002F63F8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  <w:lang w:val="en-US"/>
        </w:rPr>
      </w:pPr>
    </w:p>
    <w:p w:rsidR="00B45D62" w:rsidRPr="003446D1" w:rsidRDefault="00B45D62" w:rsidP="003446D1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B45D62" w:rsidRPr="003523C1" w:rsidRDefault="00B45D62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(исполнение обязательств по договору)</w:t>
      </w:r>
    </w:p>
    <w:p w:rsidR="00B45D62" w:rsidRPr="00AE6AF9" w:rsidRDefault="00B45D62" w:rsidP="00867E2D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используется</w:t>
      </w:r>
      <w:r w:rsidRPr="00AE6AF9">
        <w:rPr>
          <w:rFonts w:ascii="Times New Roman" w:hAnsi="Times New Roman"/>
          <w:i/>
          <w:sz w:val="28"/>
          <w:szCs w:val="28"/>
        </w:rPr>
        <w:t xml:space="preserve">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B45D62" w:rsidRPr="003446D1" w:rsidRDefault="00B45D62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 ____________________________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 xml:space="preserve">  «__» _________ 201_ г.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3446D1">
        <w:rPr>
          <w:rFonts w:ascii="Times New Roman" w:hAnsi="Times New Roman"/>
          <w:bCs/>
          <w:sz w:val="28"/>
          <w:szCs w:val="28"/>
        </w:rPr>
        <w:t>с одной стороны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3446D1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B45D62" w:rsidRPr="003446D1" w:rsidRDefault="00B45D62" w:rsidP="003446D1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Основной договор –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3446D1">
        <w:rPr>
          <w:rFonts w:ascii="Times New Roman" w:hAnsi="Times New Roman"/>
          <w:sz w:val="28"/>
          <w:szCs w:val="28"/>
        </w:rPr>
        <w:t xml:space="preserve">): договор поставки </w:t>
      </w:r>
      <w:r>
        <w:rPr>
          <w:rFonts w:ascii="Times New Roman" w:hAnsi="Times New Roman"/>
          <w:sz w:val="28"/>
          <w:szCs w:val="28"/>
        </w:rPr>
        <w:t>___________от ___.___.20____</w:t>
      </w:r>
      <w:r w:rsidRPr="003446D1">
        <w:rPr>
          <w:rFonts w:ascii="Times New Roman" w:hAnsi="Times New Roman"/>
          <w:sz w:val="28"/>
          <w:szCs w:val="28"/>
        </w:rPr>
        <w:t>, заключенный между Должником и Кредитором: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на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3446D1">
        <w:rPr>
          <w:rFonts w:ascii="Times New Roman" w:hAnsi="Times New Roman"/>
          <w:sz w:val="28"/>
          <w:szCs w:val="28"/>
        </w:rPr>
        <w:t>): поставку</w:t>
      </w:r>
      <w:r>
        <w:rPr>
          <w:rFonts w:ascii="Times New Roman" w:hAnsi="Times New Roman"/>
          <w:sz w:val="28"/>
          <w:szCs w:val="28"/>
        </w:rPr>
        <w:t>______________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с общей ценой договора (</w:t>
      </w:r>
      <w:r w:rsidRPr="0003277B">
        <w:rPr>
          <w:rFonts w:ascii="Times New Roman" w:hAnsi="Times New Roman"/>
          <w:b/>
          <w:sz w:val="28"/>
          <w:szCs w:val="28"/>
        </w:rPr>
        <w:t>указывается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r w:rsidRPr="003446D1">
        <w:rPr>
          <w:rFonts w:ascii="Times New Roman" w:hAnsi="Times New Roman"/>
          <w:sz w:val="28"/>
          <w:szCs w:val="28"/>
        </w:rPr>
        <w:t>):___ (___) рублей 00 копеек с учетом НДС.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1.2. 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  ___ (___) рублей 00 копеек.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Поручительство действует с </w:t>
      </w:r>
      <w:r>
        <w:rPr>
          <w:rFonts w:ascii="Times New Roman" w:hAnsi="Times New Roman"/>
          <w:sz w:val="28"/>
          <w:szCs w:val="28"/>
        </w:rPr>
        <w:t>момента подписания до ___.___.20____</w:t>
      </w:r>
      <w:r w:rsidRPr="003446D1">
        <w:rPr>
          <w:rFonts w:ascii="Times New Roman" w:hAnsi="Times New Roman"/>
          <w:sz w:val="28"/>
          <w:szCs w:val="28"/>
        </w:rPr>
        <w:t>.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B45D62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B45D62" w:rsidRPr="003446D1" w:rsidRDefault="00B45D62" w:rsidP="0003277B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2.1.</w:t>
      </w:r>
      <w:r w:rsidRPr="003446D1">
        <w:rPr>
          <w:rFonts w:ascii="Times New Roman" w:hAnsi="Times New Roman"/>
          <w:b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обязан в течение </w:t>
      </w:r>
      <w:r w:rsidRPr="003446D1">
        <w:rPr>
          <w:rFonts w:ascii="Times New Roman" w:hAnsi="Times New Roman"/>
          <w:b/>
          <w:sz w:val="28"/>
          <w:szCs w:val="28"/>
        </w:rPr>
        <w:t>___ (___) рабочих</w:t>
      </w:r>
      <w:r w:rsidRPr="003446D1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B45D62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3446D1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3446D1">
        <w:rPr>
          <w:rFonts w:ascii="Times New Roman" w:hAnsi="Times New Roman"/>
          <w:sz w:val="28"/>
          <w:szCs w:val="28"/>
        </w:rPr>
        <w:t xml:space="preserve"> с даты исполнения обязательств Поручителем.</w:t>
      </w:r>
    </w:p>
    <w:p w:rsidR="00B45D62" w:rsidRPr="003446D1" w:rsidRDefault="00B45D62" w:rsidP="00DC6537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B45D62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B45D62" w:rsidRDefault="00B45D62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B45D62" w:rsidRPr="003446D1" w:rsidRDefault="00B45D62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B45D62" w:rsidRPr="003446D1" w:rsidRDefault="00B45D62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B45D62" w:rsidRPr="003446D1" w:rsidRDefault="00B45D62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B45D62" w:rsidRPr="003446D1" w:rsidRDefault="00B45D62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 xml:space="preserve">____________   </w:t>
      </w:r>
    </w:p>
    <w:p w:rsidR="00B45D62" w:rsidRPr="003446D1" w:rsidRDefault="00B45D62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р/с № _________________ в ____________________ </w:t>
      </w:r>
    </w:p>
    <w:p w:rsidR="00B45D62" w:rsidRPr="003446D1" w:rsidRDefault="00B45D62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B45D62" w:rsidRPr="003446D1" w:rsidRDefault="00B45D62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B45D62" w:rsidRPr="003446D1" w:rsidRDefault="00B45D62" w:rsidP="00DC65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ДОЛЖНИК</w:t>
      </w:r>
    </w:p>
    <w:p w:rsidR="00B45D62" w:rsidRPr="003446D1" w:rsidRDefault="00B45D62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B45D62" w:rsidRPr="003446D1" w:rsidRDefault="00B45D62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B45D62" w:rsidRPr="003446D1" w:rsidRDefault="00B45D62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B45D62" w:rsidRPr="003446D1" w:rsidRDefault="00B45D62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B45D62" w:rsidRPr="003446D1" w:rsidRDefault="00B45D62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B45D62" w:rsidRPr="003446D1" w:rsidRDefault="00B45D62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B45D62" w:rsidRPr="003446D1" w:rsidRDefault="00B45D62" w:rsidP="0092611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КРЕДИТОР</w:t>
      </w:r>
    </w:p>
    <w:p w:rsidR="00B45D62" w:rsidRPr="003446D1" w:rsidRDefault="00B45D62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B45D62" w:rsidRPr="003446D1" w:rsidRDefault="00B45D62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B45D62" w:rsidRPr="003446D1" w:rsidRDefault="00B45D62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B45D62" w:rsidRPr="003446D1" w:rsidRDefault="00B45D62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B45D62" w:rsidRPr="003446D1" w:rsidRDefault="00B45D62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B45D62" w:rsidRPr="003446D1" w:rsidRDefault="00B45D62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B45D62" w:rsidRPr="003446D1" w:rsidTr="00DC6537">
        <w:tc>
          <w:tcPr>
            <w:tcW w:w="3261" w:type="dxa"/>
          </w:tcPr>
          <w:p w:rsidR="00B45D62" w:rsidRPr="003446D1" w:rsidRDefault="00B45D62" w:rsidP="00DC6537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B45D62" w:rsidRPr="003446D1" w:rsidRDefault="00B45D62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B45D62" w:rsidRPr="003446D1" w:rsidRDefault="00B45D62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B45D62" w:rsidRPr="003446D1" w:rsidTr="00DC6537">
        <w:trPr>
          <w:trHeight w:val="274"/>
        </w:trPr>
        <w:tc>
          <w:tcPr>
            <w:tcW w:w="3261" w:type="dxa"/>
          </w:tcPr>
          <w:p w:rsidR="00B45D62" w:rsidRPr="003446D1" w:rsidRDefault="00B45D62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B45D62" w:rsidRPr="003446D1" w:rsidRDefault="00B45D62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B45D62" w:rsidRPr="003446D1" w:rsidRDefault="00B45D62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45D62" w:rsidRPr="003446D1" w:rsidRDefault="00B45D62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Pr="003446D1">
              <w:rPr>
                <w:rFonts w:ascii="Times New Roman" w:hAnsi="Times New Roman"/>
                <w:sz w:val="28"/>
                <w:szCs w:val="28"/>
              </w:rPr>
              <w:t xml:space="preserve"> 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B45D62" w:rsidRPr="003446D1" w:rsidRDefault="00B45D62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</w:t>
            </w:r>
            <w:r w:rsidRPr="003446D1">
              <w:rPr>
                <w:rFonts w:ascii="Times New Roman" w:hAnsi="Times New Roman"/>
                <w:sz w:val="28"/>
                <w:szCs w:val="28"/>
              </w:rPr>
              <w:t>201_ г.</w:t>
            </w:r>
          </w:p>
          <w:p w:rsidR="00B45D62" w:rsidRPr="003446D1" w:rsidRDefault="00B45D62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B45D62" w:rsidRPr="003446D1" w:rsidRDefault="00B45D62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45D62" w:rsidRPr="003446D1" w:rsidRDefault="00B45D62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B45D62" w:rsidRPr="003446D1" w:rsidRDefault="00B45D62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45D62" w:rsidRPr="003446D1" w:rsidRDefault="00B45D62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</w:t>
            </w: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3446D1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B45D62" w:rsidRPr="003446D1" w:rsidRDefault="00B45D62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 _____</w:t>
            </w:r>
            <w:r w:rsidRPr="003446D1">
              <w:rPr>
                <w:rFonts w:ascii="Times New Roman" w:hAnsi="Times New Roman"/>
                <w:sz w:val="28"/>
                <w:szCs w:val="28"/>
              </w:rPr>
              <w:t xml:space="preserve"> 201_ г.</w:t>
            </w:r>
          </w:p>
        </w:tc>
        <w:tc>
          <w:tcPr>
            <w:tcW w:w="3072" w:type="dxa"/>
          </w:tcPr>
          <w:p w:rsidR="00B45D62" w:rsidRPr="00014299" w:rsidRDefault="00B45D62" w:rsidP="00014299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45D62" w:rsidRPr="00014299" w:rsidRDefault="00B45D62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Pr="00014299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_____________»</w:t>
            </w:r>
          </w:p>
          <w:p w:rsidR="00B45D62" w:rsidRPr="00014299" w:rsidRDefault="00B45D62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45D62" w:rsidRPr="00014299" w:rsidRDefault="00B45D62" w:rsidP="00DC6537">
            <w:pPr>
              <w:spacing w:line="360" w:lineRule="auto"/>
              <w:ind w:right="-132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_________/_______                                               «___»________201_ г.</w:t>
            </w:r>
          </w:p>
        </w:tc>
      </w:tr>
      <w:tr w:rsidR="00B45D62" w:rsidRPr="003446D1" w:rsidTr="00DC6537">
        <w:trPr>
          <w:trHeight w:val="274"/>
        </w:trPr>
        <w:tc>
          <w:tcPr>
            <w:tcW w:w="3261" w:type="dxa"/>
          </w:tcPr>
          <w:p w:rsidR="00B45D62" w:rsidRPr="003446D1" w:rsidRDefault="00B45D62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B45D62" w:rsidRDefault="00B45D62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B45D62" w:rsidRPr="003446D1" w:rsidRDefault="00B45D62" w:rsidP="00DC6537">
            <w:pPr>
              <w:spacing w:line="360" w:lineRule="auto"/>
              <w:ind w:right="-652" w:firstLine="70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B45D62" w:rsidRPr="000025F0" w:rsidRDefault="00B45D62" w:rsidP="00D07B25">
      <w:pPr>
        <w:spacing w:line="360" w:lineRule="auto"/>
        <w:ind w:left="4956" w:firstLine="708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t xml:space="preserve">Приложение № 1 к </w:t>
      </w:r>
    </w:p>
    <w:p w:rsidR="00B45D62" w:rsidRPr="000025F0" w:rsidRDefault="00B45D62" w:rsidP="000025F0">
      <w:pPr>
        <w:ind w:left="5664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договору поручительства от __.__.201_ №______</w:t>
      </w:r>
    </w:p>
    <w:p w:rsidR="00B45D62" w:rsidRPr="003446D1" w:rsidRDefault="00B45D62" w:rsidP="00113148">
      <w:pPr>
        <w:spacing w:line="360" w:lineRule="auto"/>
        <w:ind w:left="5664"/>
        <w:rPr>
          <w:rFonts w:ascii="Times New Roman" w:hAnsi="Times New Roman"/>
          <w:b/>
          <w:sz w:val="28"/>
          <w:szCs w:val="28"/>
        </w:rPr>
      </w:pPr>
    </w:p>
    <w:p w:rsidR="00B45D62" w:rsidRPr="003446D1" w:rsidRDefault="00B45D62" w:rsidP="00113148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B45D62" w:rsidRPr="003446D1" w:rsidRDefault="00B45D62" w:rsidP="00C949E1">
      <w:pPr>
        <w:spacing w:line="360" w:lineRule="auto"/>
        <w:ind w:firstLine="705"/>
        <w:jc w:val="lef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Pr="003446D1">
        <w:rPr>
          <w:rFonts w:ascii="Times New Roman" w:hAnsi="Times New Roman"/>
          <w:b/>
          <w:i/>
          <w:sz w:val="28"/>
          <w:szCs w:val="28"/>
        </w:rPr>
        <w:t>1</w:t>
      </w:r>
    </w:p>
    <w:p w:rsidR="00B45D62" w:rsidRPr="003446D1" w:rsidRDefault="00B45D62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B45D62" w:rsidRPr="003446D1" w:rsidRDefault="00B45D62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B45D62" w:rsidRPr="003446D1" w:rsidRDefault="00B45D62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B45D62" w:rsidRPr="003446D1" w:rsidRDefault="00B45D62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45D62" w:rsidRPr="003446D1" w:rsidRDefault="00B45D62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45D62" w:rsidRPr="003446D1" w:rsidRDefault="00B45D62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45D62" w:rsidRPr="003446D1" w:rsidRDefault="00B45D62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 ненаправления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45D62" w:rsidRPr="003446D1" w:rsidRDefault="00B45D62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0A0"/>
      </w:tblPr>
      <w:tblGrid>
        <w:gridCol w:w="3152"/>
        <w:gridCol w:w="3152"/>
        <w:gridCol w:w="3153"/>
      </w:tblGrid>
      <w:tr w:rsidR="00B45D62" w:rsidRPr="0051142F" w:rsidTr="0051142F">
        <w:tc>
          <w:tcPr>
            <w:tcW w:w="3152" w:type="dxa"/>
          </w:tcPr>
          <w:p w:rsidR="00B45D62" w:rsidRPr="0051142F" w:rsidRDefault="00B45D62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</w:tcPr>
          <w:p w:rsidR="00B45D62" w:rsidRPr="0051142F" w:rsidRDefault="00B45D62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</w:tcPr>
          <w:p w:rsidR="00B45D62" w:rsidRPr="0051142F" w:rsidRDefault="00B45D62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B45D62" w:rsidRPr="0051142F" w:rsidTr="0051142F">
        <w:tc>
          <w:tcPr>
            <w:tcW w:w="3152" w:type="dxa"/>
          </w:tcPr>
          <w:p w:rsidR="00B45D62" w:rsidRPr="0051142F" w:rsidRDefault="00B45D62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</w:tcPr>
          <w:p w:rsidR="00B45D62" w:rsidRPr="0051142F" w:rsidRDefault="00B45D62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</w:tcPr>
          <w:p w:rsidR="00B45D62" w:rsidRPr="0051142F" w:rsidRDefault="00B45D62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</w:tbl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446D1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B45D62" w:rsidRPr="003446D1" w:rsidRDefault="00B45D62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Расчетный период начинается  с даты предоставления поручительства (включительно) по дату окончания действия </w:t>
      </w:r>
      <w:r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B45D62" w:rsidRPr="003446D1" w:rsidRDefault="00B45D62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Поручительство считается предоставленным в момент подписания Поручительства.</w:t>
      </w:r>
    </w:p>
    <w:p w:rsidR="00B45D62" w:rsidRPr="003446D1" w:rsidRDefault="00B45D62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B45D62" w:rsidRPr="003446D1" w:rsidRDefault="00B45D62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B45D62" w:rsidRPr="003446D1" w:rsidRDefault="00B45D62" w:rsidP="00C949E1">
      <w:pPr>
        <w:numPr>
          <w:ilvl w:val="1"/>
          <w:numId w:val="5"/>
        </w:numPr>
        <w:spacing w:line="360" w:lineRule="auto"/>
        <w:ind w:hanging="101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выплачивается в российских рублях. </w:t>
      </w:r>
    </w:p>
    <w:p w:rsidR="00B45D62" w:rsidRPr="003446D1" w:rsidRDefault="00B45D62" w:rsidP="00113148">
      <w:pPr>
        <w:spacing w:line="360" w:lineRule="auto"/>
        <w:rPr>
          <w:rFonts w:ascii="Times New Roman" w:hAnsi="Times New Roman"/>
          <w:i/>
          <w:sz w:val="28"/>
          <w:szCs w:val="28"/>
        </w:rPr>
      </w:pPr>
      <w:r w:rsidRPr="003446D1">
        <w:rPr>
          <w:rFonts w:ascii="Times New Roman" w:hAnsi="Times New Roman"/>
          <w:i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B45D62" w:rsidRPr="003446D1" w:rsidRDefault="00B45D62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45D62" w:rsidRPr="003446D1" w:rsidRDefault="00B45D62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выставляет счета-фактуры ежегодно не позднее 5 (Пяти) календарных дней с даты последнего рабочего дня отчетного года. </w:t>
      </w:r>
    </w:p>
    <w:p w:rsidR="00B45D62" w:rsidRPr="003446D1" w:rsidRDefault="00B45D62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B45D62" w:rsidRPr="003446D1" w:rsidRDefault="00B45D62" w:rsidP="00C949E1">
      <w:pPr>
        <w:numPr>
          <w:ilvl w:val="1"/>
          <w:numId w:val="5"/>
        </w:numPr>
        <w:tabs>
          <w:tab w:val="clear" w:pos="810"/>
          <w:tab w:val="num" w:pos="-142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45D62" w:rsidRPr="003446D1" w:rsidRDefault="00B45D62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45D62" w:rsidRPr="003446D1" w:rsidRDefault="00B45D62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 ненаправления  или ненадлежащего направления Должником уведомления в соответствии с пп. 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45D62" w:rsidRPr="003446D1" w:rsidRDefault="00B45D62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0A0"/>
      </w:tblPr>
      <w:tblGrid>
        <w:gridCol w:w="108"/>
        <w:gridCol w:w="3044"/>
        <w:gridCol w:w="1921"/>
        <w:gridCol w:w="1231"/>
        <w:gridCol w:w="3153"/>
        <w:gridCol w:w="574"/>
      </w:tblGrid>
      <w:tr w:rsidR="00B45D62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</w:tcPr>
          <w:p w:rsidR="00B45D62" w:rsidRPr="0051142F" w:rsidRDefault="00B45D62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gridSpan w:val="2"/>
          </w:tcPr>
          <w:p w:rsidR="00B45D62" w:rsidRPr="0051142F" w:rsidRDefault="00B45D62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</w:tcPr>
          <w:p w:rsidR="00B45D62" w:rsidRPr="0051142F" w:rsidRDefault="00B45D62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B45D62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</w:tcPr>
          <w:p w:rsidR="00B45D62" w:rsidRPr="0051142F" w:rsidRDefault="00B45D62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gridSpan w:val="2"/>
          </w:tcPr>
          <w:p w:rsidR="00B45D62" w:rsidRPr="0051142F" w:rsidRDefault="00B45D62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</w:tcPr>
          <w:p w:rsidR="00B45D62" w:rsidRPr="0051142F" w:rsidRDefault="00B45D62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B45D62" w:rsidRPr="00113148" w:rsidTr="000025F0">
        <w:tblPrEx>
          <w:jc w:val="center"/>
          <w:tblLook w:val="000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B45D62" w:rsidRPr="00113148" w:rsidRDefault="00B45D62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B45D62" w:rsidRPr="00113148" w:rsidRDefault="00B45D62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B45D62" w:rsidRPr="00113148" w:rsidTr="000025F0">
        <w:tblPrEx>
          <w:jc w:val="center"/>
          <w:tblLook w:val="000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B45D62" w:rsidRPr="00113148" w:rsidRDefault="00B45D62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B45D62" w:rsidRPr="00113148" w:rsidRDefault="00B45D62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B45D62" w:rsidRPr="00113148" w:rsidRDefault="00B45D62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B45D62" w:rsidRPr="00113148" w:rsidRDefault="00B45D62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B45D62" w:rsidRPr="00113148" w:rsidRDefault="00B45D62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  <w:gridSpan w:val="3"/>
          </w:tcPr>
          <w:p w:rsidR="00B45D62" w:rsidRPr="00113148" w:rsidRDefault="00B45D62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B45D62" w:rsidRPr="00113148" w:rsidRDefault="00B45D62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B45D62" w:rsidRPr="00113148" w:rsidRDefault="00B45D62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B45D62" w:rsidRPr="00113148" w:rsidRDefault="00B45D62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B45D62" w:rsidRPr="00113148" w:rsidRDefault="00B45D62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B45D62" w:rsidRDefault="00B45D62" w:rsidP="007330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B45D62" w:rsidSect="009528E7">
      <w:headerReference w:type="default" r:id="rId7"/>
      <w:pgSz w:w="11906" w:h="16838"/>
      <w:pgMar w:top="426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D62" w:rsidRDefault="00B45D62" w:rsidP="00E64E14">
      <w:r>
        <w:separator/>
      </w:r>
    </w:p>
  </w:endnote>
  <w:endnote w:type="continuationSeparator" w:id="0">
    <w:p w:rsidR="00B45D62" w:rsidRDefault="00B45D62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D62" w:rsidRDefault="00B45D62" w:rsidP="00E64E14">
      <w:r>
        <w:separator/>
      </w:r>
    </w:p>
  </w:footnote>
  <w:footnote w:type="continuationSeparator" w:id="0">
    <w:p w:rsidR="00B45D62" w:rsidRDefault="00B45D62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D62" w:rsidRDefault="00B45D62">
    <w:pPr>
      <w:pStyle w:val="Header"/>
      <w:jc w:val="center"/>
    </w:pPr>
    <w:fldSimple w:instr=" PAGE   \* MERGEFORMAT ">
      <w:r>
        <w:rPr>
          <w:noProof/>
        </w:rPr>
        <w:t>5</w:t>
      </w:r>
    </w:fldSimple>
  </w:p>
  <w:p w:rsidR="00B45D62" w:rsidRDefault="00B45D6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  <w:rPr>
        <w:rFonts w:cs="Times New Roman"/>
      </w:r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2D55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4299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2F63F8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34E5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27E0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28E7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5D62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CB2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155"/>
    <w:pPr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4E14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64E14"/>
  </w:style>
  <w:style w:type="paragraph" w:styleId="Footer">
    <w:name w:val="footer"/>
    <w:basedOn w:val="Normal"/>
    <w:link w:val="FooterChar"/>
    <w:uiPriority w:val="99"/>
    <w:semiHidden/>
    <w:rsid w:val="00E64E14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64E14"/>
  </w:style>
  <w:style w:type="character" w:styleId="Hyperlink">
    <w:name w:val="Hyperlink"/>
    <w:basedOn w:val="DefaultParagraphFont"/>
    <w:uiPriority w:val="99"/>
    <w:rsid w:val="000D112A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rsid w:val="001950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95055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446D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446D1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3446D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446D1"/>
    <w:rPr>
      <w:sz w:val="16"/>
      <w:lang w:eastAsia="en-US"/>
    </w:rPr>
  </w:style>
  <w:style w:type="table" w:styleId="TableGrid">
    <w:name w:val="Table Grid"/>
    <w:basedOn w:val="TableNormal"/>
    <w:uiPriority w:val="99"/>
    <w:locked/>
    <w:rsid w:val="003446D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semiHidden/>
    <w:rsid w:val="001131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113148"/>
    <w:rPr>
      <w:sz w:val="1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45B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9</Pages>
  <Words>2030</Words>
  <Characters>11572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7516</dc:creator>
  <cp:keywords/>
  <dc:description/>
  <cp:lastModifiedBy>7099</cp:lastModifiedBy>
  <cp:revision>10</cp:revision>
  <dcterms:created xsi:type="dcterms:W3CDTF">2014-07-03T07:52:00Z</dcterms:created>
  <dcterms:modified xsi:type="dcterms:W3CDTF">2015-05-12T12:24:00Z</dcterms:modified>
</cp:coreProperties>
</file>